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Karolinenstr. Nr. 3 - Wärmeerzeuger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Gas-Brennwertanlage mit Kesselregelung für ein Heizkreis und Abgasleitung und Wärmetauscher einschl. Gesamtzubehör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